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F6AAF" w14:textId="77777777" w:rsidR="00DC6CB1" w:rsidRDefault="00DC6CB1" w:rsidP="00DC6CB1">
      <w:r>
        <w:rPr>
          <w:u w:val="single"/>
        </w:rPr>
        <w:t>Master Reginald KENTWODE</w:t>
      </w:r>
      <w:r>
        <w:t xml:space="preserve">  </w:t>
      </w:r>
      <w:proofErr w:type="gramStart"/>
      <w:r>
        <w:t xml:space="preserve">   (</w:t>
      </w:r>
      <w:proofErr w:type="gramEnd"/>
      <w:r>
        <w:t>fl.1392-1439)</w:t>
      </w:r>
    </w:p>
    <w:p w14:paraId="427CA047" w14:textId="77777777" w:rsidR="00DC6CB1" w:rsidRDefault="00DC6CB1" w:rsidP="00DC6CB1">
      <w:r>
        <w:t>Churchman.</w:t>
      </w:r>
    </w:p>
    <w:p w14:paraId="421DA26D" w14:textId="77777777" w:rsidR="00DC6CB1" w:rsidRDefault="00DC6CB1" w:rsidP="00DC6CB1"/>
    <w:p w14:paraId="05ED1940" w14:textId="77777777" w:rsidR="00DC6CB1" w:rsidRDefault="00DC6CB1" w:rsidP="00DC6CB1"/>
    <w:p w14:paraId="73EE6412" w14:textId="77777777" w:rsidR="00DC6CB1" w:rsidRDefault="00DC6CB1" w:rsidP="00DC6CB1">
      <w:r>
        <w:t>30 Sep.1392</w:t>
      </w:r>
      <w:r>
        <w:tab/>
        <w:t xml:space="preserve"> He was collated Prebendary of </w:t>
      </w:r>
      <w:proofErr w:type="spellStart"/>
      <w:r>
        <w:t>Bartonsham</w:t>
      </w:r>
      <w:proofErr w:type="spellEnd"/>
      <w:r>
        <w:t>, in Hereford Cathedral.</w:t>
      </w:r>
    </w:p>
    <w:p w14:paraId="1B81ECBE" w14:textId="77777777" w:rsidR="00DC6CB1" w:rsidRDefault="00DC6CB1" w:rsidP="00DC6CB1">
      <w:r>
        <w:tab/>
      </w:r>
      <w:r>
        <w:tab/>
        <w:t>(“</w:t>
      </w:r>
      <w:proofErr w:type="spellStart"/>
      <w:r>
        <w:t>Fasti</w:t>
      </w:r>
      <w:proofErr w:type="spellEnd"/>
      <w:r>
        <w:t xml:space="preserve"> Ecclesiae </w:t>
      </w:r>
      <w:proofErr w:type="spellStart"/>
      <w:r>
        <w:t>Anglicanae</w:t>
      </w:r>
      <w:proofErr w:type="spellEnd"/>
      <w:r>
        <w:t xml:space="preserve"> 1300-1541” </w:t>
      </w:r>
      <w:proofErr w:type="spellStart"/>
      <w:proofErr w:type="gramStart"/>
      <w:r>
        <w:t>vol.II</w:t>
      </w:r>
      <w:proofErr w:type="spellEnd"/>
      <w:proofErr w:type="gramEnd"/>
      <w:r>
        <w:t xml:space="preserve"> Hereford Diocese p.14)</w:t>
      </w:r>
    </w:p>
    <w:p w14:paraId="62640592" w14:textId="77777777" w:rsidR="00DC6CB1" w:rsidRDefault="00DC6CB1" w:rsidP="00DC6CB1">
      <w:r>
        <w:t>24 Mar.1439</w:t>
      </w:r>
      <w:r>
        <w:tab/>
        <w:t xml:space="preserve">He exchanged with Geoffrey Moot(q.v.) for the wardenship of </w:t>
      </w:r>
      <w:proofErr w:type="spellStart"/>
      <w:proofErr w:type="gramStart"/>
      <w:r>
        <w:t>St.Radegund’s</w:t>
      </w:r>
      <w:proofErr w:type="spellEnd"/>
      <w:proofErr w:type="gramEnd"/>
    </w:p>
    <w:p w14:paraId="323695FF" w14:textId="77777777" w:rsidR="00DC6CB1" w:rsidRDefault="00DC6CB1" w:rsidP="00DC6CB1">
      <w:r>
        <w:tab/>
      </w:r>
      <w:r>
        <w:tab/>
        <w:t xml:space="preserve">Chapel in </w:t>
      </w:r>
      <w:proofErr w:type="spellStart"/>
      <w:proofErr w:type="gramStart"/>
      <w:r>
        <w:t>St.Paul’s</w:t>
      </w:r>
      <w:proofErr w:type="spellEnd"/>
      <w:proofErr w:type="gramEnd"/>
      <w:r>
        <w:t xml:space="preserve"> Cathedral, London.   (ibid.) </w:t>
      </w:r>
    </w:p>
    <w:p w14:paraId="732516F3" w14:textId="77777777" w:rsidR="00DC6CB1" w:rsidRDefault="00DC6CB1" w:rsidP="00DC6CB1"/>
    <w:p w14:paraId="70EE54C5" w14:textId="77777777" w:rsidR="00DC6CB1" w:rsidRDefault="00DC6CB1" w:rsidP="00DC6CB1"/>
    <w:p w14:paraId="02370A5F" w14:textId="77777777" w:rsidR="00DC6CB1" w:rsidRDefault="00DC6CB1" w:rsidP="00DC6CB1">
      <w:r>
        <w:t>24 April 2019</w:t>
      </w:r>
    </w:p>
    <w:p w14:paraId="0183A000" w14:textId="77777777" w:rsidR="006B2F86" w:rsidRPr="00E71FC3" w:rsidRDefault="00DC6CB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60673" w14:textId="77777777" w:rsidR="00DC6CB1" w:rsidRDefault="00DC6CB1" w:rsidP="00E71FC3">
      <w:r>
        <w:separator/>
      </w:r>
    </w:p>
  </w:endnote>
  <w:endnote w:type="continuationSeparator" w:id="0">
    <w:p w14:paraId="4AD07CED" w14:textId="77777777" w:rsidR="00DC6CB1" w:rsidRDefault="00DC6CB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962F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DBEF2" w14:textId="77777777" w:rsidR="00DC6CB1" w:rsidRDefault="00DC6CB1" w:rsidP="00E71FC3">
      <w:r>
        <w:separator/>
      </w:r>
    </w:p>
  </w:footnote>
  <w:footnote w:type="continuationSeparator" w:id="0">
    <w:p w14:paraId="72895F1F" w14:textId="77777777" w:rsidR="00DC6CB1" w:rsidRDefault="00DC6CB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CB1"/>
    <w:rsid w:val="001A7C09"/>
    <w:rsid w:val="00577BD5"/>
    <w:rsid w:val="00656CBA"/>
    <w:rsid w:val="006A1F77"/>
    <w:rsid w:val="00733BE7"/>
    <w:rsid w:val="00AB52E8"/>
    <w:rsid w:val="00B16D3F"/>
    <w:rsid w:val="00BB41AC"/>
    <w:rsid w:val="00DC6CB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18E50"/>
  <w15:chartTrackingRefBased/>
  <w15:docId w15:val="{9E7B5E72-A410-4631-8C52-D0EF3E1B9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CB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2019-05-01T19:03:00Z</dcterms:created>
  <dcterms:modified xsi:type="dcterms:W3CDTF">2019-05-01T19:04:00Z</dcterms:modified>
</cp:coreProperties>
</file>